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695" w:rsidRDefault="004C2695" w:rsidP="004C2695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Thomas YONGE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4C2695" w:rsidRDefault="004C2695" w:rsidP="004C2695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of </w:t>
      </w:r>
      <w:proofErr w:type="spellStart"/>
      <w:r>
        <w:rPr>
          <w:rFonts w:ascii="Times New Roman" w:eastAsia="Calibri" w:hAnsi="Times New Roman" w:cs="Times New Roman"/>
        </w:rPr>
        <w:t>Studham</w:t>
      </w:r>
      <w:proofErr w:type="spellEnd"/>
      <w:r>
        <w:rPr>
          <w:rFonts w:ascii="Times New Roman" w:eastAsia="Calibri" w:hAnsi="Times New Roman" w:cs="Times New Roman"/>
        </w:rPr>
        <w:t>, Bedfordshire. Husbandman.</w:t>
      </w:r>
    </w:p>
    <w:p w:rsidR="004C2695" w:rsidRDefault="004C2695" w:rsidP="004C2695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</w:p>
    <w:p w:rsidR="004C2695" w:rsidRDefault="004C2695" w:rsidP="004C2695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</w:p>
    <w:p w:rsidR="004C2695" w:rsidRDefault="004C2695" w:rsidP="004C2695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</w:rPr>
        <w:t>Cantelowe</w:t>
      </w:r>
      <w:proofErr w:type="spellEnd"/>
      <w:r>
        <w:rPr>
          <w:rFonts w:ascii="Times New Roman" w:eastAsia="Calibri" w:hAnsi="Times New Roman" w:cs="Times New Roman"/>
        </w:rPr>
        <w:t>(q.v.) brought a plaint of trespass and taking against him.</w:t>
      </w:r>
    </w:p>
    <w:p w:rsidR="004C2695" w:rsidRDefault="004C2695" w:rsidP="004C2695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4C2695" w:rsidRDefault="004C2695" w:rsidP="004C2695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</w:p>
    <w:p w:rsidR="004C2695" w:rsidRDefault="004C2695" w:rsidP="004C2695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</w:p>
    <w:p w:rsidR="004C2695" w:rsidRPr="009C6A9E" w:rsidRDefault="004C2695" w:rsidP="004C2695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20 May 2017</w:t>
      </w:r>
    </w:p>
    <w:p w:rsidR="006B2F86" w:rsidRPr="00E71FC3" w:rsidRDefault="004C269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2695" w:rsidRDefault="004C2695" w:rsidP="00E71FC3">
      <w:r>
        <w:separator/>
      </w:r>
    </w:p>
  </w:endnote>
  <w:endnote w:type="continuationSeparator" w:id="0">
    <w:p w:rsidR="004C2695" w:rsidRDefault="004C269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2695" w:rsidRDefault="004C2695" w:rsidP="00E71FC3">
      <w:r>
        <w:separator/>
      </w:r>
    </w:p>
  </w:footnote>
  <w:footnote w:type="continuationSeparator" w:id="0">
    <w:p w:rsidR="004C2695" w:rsidRDefault="004C269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695"/>
    <w:rsid w:val="001A7C09"/>
    <w:rsid w:val="004C269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AE13E5-EA6C-4436-8B40-9974C8893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C269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2017-05-24T18:59:00Z</dcterms:created>
  <dcterms:modified xsi:type="dcterms:W3CDTF">2017-05-24T19:00:00Z</dcterms:modified>
</cp:coreProperties>
</file>